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65921" w:rsidTr="00665921" w14:paraId="4ACE767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921" w:rsidRDefault="00665921" w14:paraId="31059A73" w14:textId="1C37779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921" w:rsidRDefault="00665921" w14:paraId="3F0305F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65921" w:rsidRDefault="00665921" w14:paraId="7208CCE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65921" w:rsidRDefault="00665921" w14:paraId="56AA145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65921" w:rsidRDefault="00665921" w14:paraId="55DAED4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665921" w:rsidP="00665921" w:rsidRDefault="00665921" w14:paraId="6DA2B43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65921" w:rsidP="00665921" w:rsidRDefault="00665921" w14:paraId="15E8F37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65921" w:rsidP="00665921" w:rsidRDefault="00665921" w14:paraId="24D18A6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St-2710/2019</w:t>
      </w:r>
    </w:p>
    <w:p w:rsidR="00665921" w:rsidP="00665921" w:rsidRDefault="00665921" w14:paraId="15B86226" w14:textId="77777777">
      <w:pPr>
        <w:tabs>
          <w:tab w:val="left" w:pos="709"/>
        </w:tabs>
      </w:pPr>
      <w:r>
        <w:t xml:space="preserve"> </w:t>
      </w:r>
    </w:p>
    <w:p w:rsidR="00665921" w:rsidP="00665921" w:rsidRDefault="00665921" w14:paraId="5D9A0A8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65921" w:rsidP="00665921" w:rsidRDefault="00665921" w14:paraId="79926B6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65921" w:rsidP="00665921" w:rsidRDefault="00665921" w14:paraId="01303002" w14:textId="77777777">
      <w:pPr>
        <w:tabs>
          <w:tab w:val="left" w:pos="709"/>
        </w:tabs>
      </w:pPr>
    </w:p>
    <w:p w:rsidR="00665921" w:rsidP="00665921" w:rsidRDefault="00665921" w14:paraId="30AE767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665921" w:rsidP="00665921" w:rsidRDefault="00665921" w14:paraId="3004C1B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65921" w:rsidP="00665921" w:rsidRDefault="00665921" w14:paraId="4187D405" w14:textId="77777777">
      <w:pPr>
        <w:tabs>
          <w:tab w:val="left" w:pos="709"/>
        </w:tabs>
      </w:pPr>
    </w:p>
    <w:p w:rsidR="00665921" w:rsidP="00665921" w:rsidRDefault="00665921" w14:paraId="12DD99C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65921" w:rsidP="00665921" w:rsidRDefault="00665921" w14:paraId="5A61FE6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65921" w:rsidP="00665921" w:rsidRDefault="00665921" w14:paraId="7C69805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65921" w:rsidP="00665921" w:rsidRDefault="00665921" w14:paraId="766DA26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65921" w:rsidP="00665921" w:rsidRDefault="00665921" w14:paraId="66FB7186" w14:textId="77777777">
      <w:pPr>
        <w:tabs>
          <w:tab w:val="left" w:pos="709"/>
        </w:tabs>
      </w:pPr>
    </w:p>
    <w:p w:rsidR="00665921" w:rsidP="00665921" w:rsidRDefault="00665921" w14:paraId="573F1F7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665921" w:rsidP="00665921" w:rsidRDefault="00665921" w14:paraId="2BA7B0EA" w14:textId="77777777">
      <w:pPr>
        <w:tabs>
          <w:tab w:val="left" w:pos="709"/>
        </w:tabs>
        <w:jc w:val="both"/>
      </w:pPr>
    </w:p>
    <w:p w:rsidR="00665921" w:rsidP="00665921" w:rsidRDefault="00665921" w14:paraId="5B3AC4D1" w14:textId="77777777">
      <w:pPr>
        <w:tabs>
          <w:tab w:val="left" w:pos="709"/>
        </w:tabs>
      </w:pPr>
      <w:r>
        <w:t xml:space="preserve"> </w:t>
      </w:r>
      <w:r>
        <w:tab/>
        <w:t>17. St-2710/2019</w:t>
      </w:r>
    </w:p>
    <w:p w:rsidR="00665921" w:rsidP="00665921" w:rsidRDefault="00665921" w14:paraId="789D6E86" w14:textId="77777777">
      <w:pPr>
        <w:tabs>
          <w:tab w:val="left" w:pos="709"/>
        </w:tabs>
      </w:pPr>
    </w:p>
    <w:p w:rsidR="00665921" w:rsidP="00665921" w:rsidRDefault="00665921" w14:paraId="4AA5FA6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65921" w:rsidP="00665921" w:rsidRDefault="00665921" w14:paraId="5C83EE4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65921" w:rsidP="00665921" w:rsidRDefault="00665921" w14:paraId="4C59D23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65921" w:rsidP="00665921" w:rsidRDefault="00665921" w14:paraId="2CE37F4C" w14:textId="77777777">
      <w:pPr>
        <w:tabs>
          <w:tab w:val="left" w:pos="709"/>
        </w:tabs>
        <w:ind w:firstLine="708"/>
        <w:jc w:val="both"/>
      </w:pPr>
    </w:p>
    <w:p w:rsidR="00665921" w:rsidP="00665921" w:rsidRDefault="00665921" w14:paraId="2E975A3B" w14:textId="77777777">
      <w:pPr>
        <w:tabs>
          <w:tab w:val="left" w:pos="709"/>
        </w:tabs>
        <w:jc w:val="both"/>
      </w:pPr>
      <w:r>
        <w:t xml:space="preserve">protiv </w:t>
      </w:r>
    </w:p>
    <w:p w:rsidR="00665921" w:rsidP="00665921" w:rsidRDefault="00665921" w14:paraId="7F6D582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65921" w:rsidP="00665921" w:rsidRDefault="00665921" w14:paraId="20DCD93E" w14:textId="77777777">
      <w:pPr>
        <w:tabs>
          <w:tab w:val="left" w:pos="709"/>
        </w:tabs>
        <w:ind w:left="708"/>
        <w:jc w:val="both"/>
      </w:pPr>
      <w:r>
        <w:tab/>
        <w:t>Nika Noemi 21 jednostavno društvo s ograničenom odgovornošću za trgovinu i usluge, Zagreb, Kijevska ulica 16, OIB: 43442632550</w:t>
      </w:r>
    </w:p>
    <w:p w:rsidR="00665921" w:rsidP="00665921" w:rsidRDefault="00665921" w14:paraId="5386F504" w14:textId="77777777">
      <w:pPr>
        <w:tabs>
          <w:tab w:val="left" w:pos="709"/>
        </w:tabs>
        <w:ind w:left="708"/>
        <w:jc w:val="both"/>
      </w:pPr>
    </w:p>
    <w:p w:rsidR="00665921" w:rsidP="00665921" w:rsidRDefault="00665921" w14:paraId="7B727DF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65921" w:rsidP="00665921" w:rsidRDefault="00665921" w14:paraId="7257023B" w14:textId="77777777">
      <w:pPr>
        <w:tabs>
          <w:tab w:val="left" w:pos="709"/>
        </w:tabs>
        <w:jc w:val="both"/>
      </w:pPr>
    </w:p>
    <w:p w:rsidR="00665921" w:rsidP="00665921" w:rsidRDefault="00665921" w14:paraId="0EFD96B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65921" w:rsidP="00665921" w:rsidRDefault="00665921" w14:paraId="318C632B" w14:textId="77777777">
      <w:pPr>
        <w:tabs>
          <w:tab w:val="left" w:pos="709"/>
        </w:tabs>
      </w:pPr>
    </w:p>
    <w:p w:rsidR="00665921" w:rsidP="00665921" w:rsidRDefault="00665921" w14:paraId="71C53D4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65921" w:rsidP="00665921" w:rsidRDefault="00665921" w14:paraId="36CD2377" w14:textId="77777777">
      <w:pPr>
        <w:tabs>
          <w:tab w:val="left" w:pos="709"/>
        </w:tabs>
      </w:pPr>
    </w:p>
    <w:p w:rsidR="00665921" w:rsidP="00665921" w:rsidRDefault="00665921" w14:paraId="76D64F2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65921" w:rsidP="00665921" w:rsidRDefault="00665921" w14:paraId="16A6F9C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65921" w:rsidP="00665921" w:rsidRDefault="00665921" w14:paraId="1EC96877" w14:textId="77777777">
      <w:pPr>
        <w:tabs>
          <w:tab w:val="left" w:pos="709"/>
        </w:tabs>
      </w:pPr>
    </w:p>
    <w:p w:rsidR="00665921" w:rsidP="00665921" w:rsidRDefault="00665921" w14:paraId="2FB96BE8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2CF7CD" w14:textId="0B2CF7CD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5921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659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592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592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592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592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6592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592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592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5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92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92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92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92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6592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5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592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63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St-2710/2019</izvorni_sadrzaj>
    <derivirana_varijabla naziv="DomainObject.Predmet.OznakaBroj_1">St-2710/2019</derivirana_varijabla>
  </DomainObject.Predmet.OznakaBroj>
  <DomainObject.Predmet.OznakaBrojOptuznogAkta>
    <izvorni_sadrzaj>04-06-19-4744</izvorni_sadrzaj>
    <derivirana_varijabla naziv="DomainObject.Predmet.OznakaBrojOptuznogAkta_1">04-06-19-4744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 Noemi 21 jednostavno društvo s ograničenom odgovornošću za trgovinu i usluge</izvorni_sadrzaj>
    <derivirana_varijabla naziv="DomainObject.Predmet.ProtustrankaFormated_1">  Nika Noemi 21 jednostavno društvo s ograničenom odgovornošću za trgovinu i usluge</derivirana_varijabla>
  </DomainObject.Predmet.ProtustrankaFormated>
  <DomainObject.Predmet.ProtustrankaFormatedOIB>
    <izvorni_sadrzaj>  Nika Noemi 21 jednostavno društvo s ograničenom odgovornošću za trgovinu i usluge, OIB 43442632550</izvorni_sadrzaj>
    <derivirana_varijabla naziv="DomainObject.Predmet.ProtustrankaFormatedOIB_1">  Nika Noemi 21 jednostavno društvo s ograničenom odgovornošću za trgovinu i usluge, OIB 43442632550</derivirana_varijabla>
  </DomainObject.Predmet.ProtustrankaFormatedOIB>
  <DomainObject.Predmet.ProtustrankaFormatedWithAdress>
    <izvorni_sadrzaj> Nika Noemi 21 jednostavno društvo s ograničenom odgovornošću za trgovinu i usluge, Kijevska ulica 16, 10000 Zagreb</izvorni_sadrzaj>
    <derivirana_varijabla naziv="DomainObject.Predmet.ProtustrankaFormatedWithAdress_1"> Nika Noemi 21 jednostavno društvo s ograničenom odgovornošću za trgovinu i usluge, Kijevska ulica 16, 10000 Zagreb</derivirana_varijabla>
  </DomainObject.Predmet.ProtustrankaFormatedWithAdress>
  <DomainObject.Predmet.ProtustrankaFormatedWithAdressOIB>
    <izvorni_sadrzaj> Nika Noemi 21 jednostavno društvo s ograničenom odgovornošću za trgovinu i usluge, OIB 43442632550, Kijevska ulica 16, 10000 Zagreb</izvorni_sadrzaj>
    <derivirana_varijabla naziv="DomainObject.Predmet.ProtustrankaFormatedWithAdressOIB_1"> Nika Noemi 21 jednostavno društvo s ograničenom odgovornošću za trgovinu i usluge, OIB 43442632550, Kijevska ulica 16, 10000 Zagreb</derivirana_varijabla>
  </DomainObject.Predmet.ProtustrankaFormatedWithAdressOIB>
  <DomainObject.Predmet.ProtustrankaWithAdress>
    <izvorni_sadrzaj>Nika Noemi 21 jednostavno društvo s ograničenom odgovornošću za trgovinu i usluge Kijevska ulica 16, 10000 Zagreb</izvorni_sadrzaj>
    <derivirana_varijabla naziv="DomainObject.Predmet.ProtustrankaWithAdress_1">Nika Noemi 21 jednostavno društvo s ograničenom odgovornošću za trgovinu i usluge Kijevska ulica 16, 10000 Zagreb</derivirana_varijabla>
  </DomainObject.Predmet.ProtustrankaWithAdress>
  <DomainObject.Predmet.ProtustrankaWithAdressOIB>
    <izvorni_sadrzaj>Nika Noemi 21 jednostavno društvo s ograničenom odgovornošću za trgovinu i usluge, OIB 43442632550, Kijevska ulica 16, 10000 Zagreb</izvorni_sadrzaj>
    <derivirana_varijabla naziv="DomainObject.Predmet.ProtustrankaWithAdressOIB_1">Nika Noemi 21 jednostavno društvo s ograničenom odgovornošću za trgovinu i usluge, OIB 43442632550, Kijevska ulica 16, 10000 Zagreb</derivirana_varijabla>
  </DomainObject.Predmet.ProtustrankaWithAdressOIB>
  <DomainObject.Predmet.ProtustrankaNazivFormated>
    <izvorni_sadrzaj>Nika Noemi 21 jednostavno društvo s ograničenom odgovornošću za trgovinu i usluge</izvorni_sadrzaj>
    <derivirana_varijabla naziv="DomainObject.Predmet.ProtustrankaNazivFormated_1">Nika Noemi 21 jednostavno društvo s ograničenom odgovornošću za trgovinu i usluge</derivirana_varijabla>
  </DomainObject.Predmet.ProtustrankaNazivFormated>
  <DomainObject.Predmet.ProtustrankaNazivFormatedOIB>
    <izvorni_sadrzaj>Nika Noemi 21 jednostavno društvo s ograničenom odgovornošću za trgovinu i usluge, OIB 43442632550</izvorni_sadrzaj>
    <derivirana_varijabla naziv="DomainObject.Predmet.ProtustrankaNazivFormatedOIB_1">Nika Noemi 21 jednostavno društvo s ograničenom odgovornošću za trgovinu i usluge, OIB 43442632550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Nika Noemi 21 jednostavno društvo s ograničenom odgovornošću za trgovinu i usluge</item>
    </izvorni_sadrzaj>
    <derivirana_varijabla naziv="DomainObject.Predmet.ProtuStrankaListFormated_1">
      <item>Nika Noemi 21 jednostavno društvo s ograničenom odgovornošću za trgovinu i usluge</item>
    </derivirana_varijabla>
  </DomainObject.Predmet.ProtuStrankaListFormated>
  <DomainObject.Predmet.ProtuStrankaListFormatedOIB>
    <izvorni_sadrzaj>
      <item>Nika Noemi 21 jednostavno društvo s ograničenom odgovornošću za trgovinu i usluge, OIB 43442632550</item>
    </izvorni_sadrzaj>
    <derivirana_varijabla naziv="DomainObject.Predmet.ProtuStrankaListFormatedOIB_1">
      <item>Nika Noemi 21 jednostavno društvo s ograničenom odgovornošću za trgovinu i usluge, OIB 43442632550</item>
    </derivirana_varijabla>
  </DomainObject.Predmet.ProtuStrankaListFormatedOIB>
  <DomainObject.Predmet.ProtuStrankaListFormatedWithAdress>
    <izvorni_sadrzaj>
      <item>Nika Noemi 21 jednostavno društvo s ograničenom odgovornošću za trgovinu i usluge, Kijevska ulica 16, 10000 Zagreb</item>
    </izvorni_sadrzaj>
    <derivirana_varijabla naziv="DomainObject.Predmet.ProtuStrankaListFormatedWithAdress_1">
      <item>Nika Noemi 21 jednostavno društvo s ograničenom odgovornošću za trgovinu i usluge, Kijevska ulica 16, 10000 Zagreb</item>
    </derivirana_varijabla>
  </DomainObject.Predmet.ProtuStrankaListFormatedWithAdress>
  <DomainObject.Predmet.ProtuStrankaListFormatedWithAdressOIB>
    <izvorni_sadrzaj>
      <item>Nika Noemi 21 jednostavno društvo s ograničenom odgovornošću za trgovinu i usluge, OIB 43442632550, Kijevska ulica 16, 10000 Zagreb</item>
    </izvorni_sadrzaj>
    <derivirana_varijabla naziv="DomainObject.Predmet.ProtuStrankaListFormatedWithAdressOIB_1">
      <item>Nika Noemi 21 jednostavno društvo s ograničenom odgovornošću za trgovinu i usluge, OIB 43442632550, Kijevska ulica 16, 10000 Zagreb</item>
    </derivirana_varijabla>
  </DomainObject.Predmet.ProtuStrankaListFormatedWithAdressOIB>
  <DomainObject.Predmet.ProtuStrankaListNazivFormated>
    <izvorni_sadrzaj>
      <item>Nika Noemi 21 jednostavno društvo s ograničenom odgovornošću za trgovinu i usluge</item>
    </izvorni_sadrzaj>
    <derivirana_varijabla naziv="DomainObject.Predmet.ProtuStrankaListNazivFormated_1">
      <item>Nika Noemi 21 jednostavno društvo s ograničenom odgovornošću za trgovinu i usluge</item>
    </derivirana_varijabla>
  </DomainObject.Predmet.ProtuStrankaListNazivFormated>
  <DomainObject.Predmet.ProtuStrankaListNazivFormatedOIB>
    <izvorni_sadrzaj>
      <item>Nika Noemi 21 jednostavno društvo s ograničenom odgovornošću za trgovinu i usluge, OIB 43442632550</item>
    </izvorni_sadrzaj>
    <derivirana_varijabla naziv="DomainObject.Predmet.ProtuStrankaListNazivFormatedOIB_1">
      <item>Nika Noemi 21 jednostavno društvo s ograničenom odgovornošću za trgovinu i usluge, OIB 43442632550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Nika Noemi 21 jednostavno društvo s ograničenom odgovornošću za trgovinu i usluge</izvorni_sadrzaj>
    <derivirana_varijabla naziv="DomainObject.Predmet.ProtustrankaIDrugi_1">Nika Noemi 21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Nika Noemi 21 jednostavno društvo s ograničenom odgovornošću za trgovinu i usluge, OIB 43442632550, Kijevska ulica 16, 10000 Zagreb</izvorni_sadrzaj>
    <derivirana_varijabla naziv="DomainObject.Predmet.ProtustrankaIDrugiAdressOIB_1">Nika Noemi 21 jednostavno društvo s ograničenom odgovornošću za trgovinu i usluge, OIB 43442632550, Kijevska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 Noemi 21 jednostavno društvo s ograničenom odgovornošću za trgovinu i usluge</item>
      <item>Financijska agencija</item>
    </izvorni_sadrzaj>
    <derivirana_varijabla naziv="DomainObject.Predmet.SudioniciListNaziv_1">
      <item>Nika Noemi 21 jednostavno društvo s ograničenom odgovornošću za trgovinu i usluge</item>
      <item>Financijska agencija</item>
    </derivirana_varijabla>
  </DomainObject.Predmet.SudioniciListNaziv>
  <DomainObject.Predmet.SudioniciListAdressOIB>
    <izvorni_sadrzaj>
      <item>Nika Noemi 21 jednostavno društvo s ograničenom odgovornošću za trgovinu i usluge, OIB 43442632550, Kijevska ulica 16,10000 Zagreb</item>
      <item>Financijska agencija, OIB 85821130368, TRG SVIBANJSKIH ŽRTAVA 1995. 1,10000 Zagreb</item>
    </izvorni_sadrzaj>
    <derivirana_varijabla naziv="DomainObject.Predmet.SudioniciListAdressOIB_1">
      <item>Nika Noemi 21 jednostavno društvo s ograničenom odgovornošću za trgovinu i usluge, OIB 43442632550, Kijevska ulica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43442632550</item>
      <item>, OIB 85821130368</item>
    </izvorni_sadrzaj>
    <derivirana_varijabla naziv="DomainObject.Predmet.SudioniciListNazivOIB_1">
      <item>, OIB 43442632550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874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